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4354C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323DA9FC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02AEE851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30EA5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591A7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part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rebellion.</w:t>
      </w:r>
    </w:p>
    <w:p w14:paraId="3D51AFF7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01D86E7A" w14:textId="77777777" w:rsidR="00007E60" w:rsidRDefault="00007E60" w:rsidP="00007E6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6712E654" w14:textId="77777777" w:rsidR="00007E60" w:rsidRDefault="00007E60" w:rsidP="00007E6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</w:t>
      </w:r>
    </w:p>
    <w:p w14:paraId="5B1B2492" w14:textId="77777777" w:rsidR="00007E60" w:rsidRDefault="00007E60" w:rsidP="00007E6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p.509)</w:t>
      </w:r>
    </w:p>
    <w:p w14:paraId="3B56CFC7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</w:t>
      </w:r>
      <w:r>
        <w:rPr>
          <w:rFonts w:ascii="Times New Roman" w:hAnsi="Times New Roman" w:cs="Times New Roman"/>
          <w:sz w:val="24"/>
          <w:szCs w:val="24"/>
        </w:rPr>
        <w:tab/>
        <w:t>He was pardoned.   (ibid.)</w:t>
      </w:r>
    </w:p>
    <w:p w14:paraId="0C6DDDDD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50F38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5D06E" w14:textId="77777777" w:rsidR="00007E60" w:rsidRDefault="00007E60" w:rsidP="00007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2022</w:t>
      </w:r>
    </w:p>
    <w:p w14:paraId="641E4D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AECA" w14:textId="77777777" w:rsidR="00007E60" w:rsidRDefault="00007E60" w:rsidP="009139A6">
      <w:r>
        <w:separator/>
      </w:r>
    </w:p>
  </w:endnote>
  <w:endnote w:type="continuationSeparator" w:id="0">
    <w:p w14:paraId="28735213" w14:textId="77777777" w:rsidR="00007E60" w:rsidRDefault="00007E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D4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DD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44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BE245" w14:textId="77777777" w:rsidR="00007E60" w:rsidRDefault="00007E60" w:rsidP="009139A6">
      <w:r>
        <w:separator/>
      </w:r>
    </w:p>
  </w:footnote>
  <w:footnote w:type="continuationSeparator" w:id="0">
    <w:p w14:paraId="3CC56ED5" w14:textId="77777777" w:rsidR="00007E60" w:rsidRDefault="00007E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0D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045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EF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E60"/>
    <w:rsid w:val="00007E6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503A1"/>
  <w15:chartTrackingRefBased/>
  <w15:docId w15:val="{8E45CB43-8F69-4044-B6AD-275D97538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2022-01-18T19:39:00Z</dcterms:created>
  <dcterms:modified xsi:type="dcterms:W3CDTF">2022-01-18T19:39:00Z</dcterms:modified>
</cp:coreProperties>
</file>